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Shields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Shields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Shields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Shields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Shields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Shields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South Shields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Shields is estimated to be </w:t>
      </w:r>
      <w:r w:rsidRPr="00773DF7">
        <w:rPr>
          <w:rFonts w:ascii="Libre Franklin Light" w:eastAsia="Times New Roman" w:hAnsi="Libre Franklin Light" w:cs="Calibri Light"/>
          <w:b/>
          <w:bCs/>
          <w:color w:val="C45911" w:themeColor="accent2" w:themeShade="BF"/>
        </w:rPr>
        <w:t xml:space="preserve">£2,332,642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Shields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Shields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Shields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Shields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Shiel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Shields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Shiel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Shields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Shields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Shiel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Shields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Shields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Shields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Shields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Shields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Shields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£2,332,642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Shields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£37,995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£785,756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£56,289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£15,831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£29,024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£1,407,747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£2,332,642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Shields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Shields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Shields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Shields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Shields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Shields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Shields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Shields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Shields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Shields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Shields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Shields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76C6FBF-AF04-42FE-BA33-6482B95958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